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64D2D" w14:textId="77777777" w:rsidR="000E626F" w:rsidRPr="00695CDF" w:rsidRDefault="000E626F" w:rsidP="000E626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/>
      </w:r>
      <w:r w:rsidRPr="00695CDF">
        <w:rPr>
          <w:rFonts w:ascii="Times New Roman" w:hAnsi="Times New Roman"/>
          <w:sz w:val="28"/>
          <w:szCs w:val="28"/>
        </w:rPr>
        <w:t>Dear Dr.</w:t>
      </w:r>
      <w:r w:rsidR="0049520D">
        <w:rPr>
          <w:rFonts w:ascii="Times New Roman" w:hAnsi="Times New Roman"/>
          <w:sz w:val="28"/>
          <w:szCs w:val="28"/>
        </w:rPr>
        <w:t>/Psychotherapist</w:t>
      </w:r>
      <w:r w:rsidRPr="00695CDF">
        <w:rPr>
          <w:rFonts w:ascii="Times New Roman" w:hAnsi="Times New Roman"/>
          <w:sz w:val="28"/>
          <w:szCs w:val="28"/>
        </w:rPr>
        <w:t>:</w:t>
      </w:r>
    </w:p>
    <w:p w14:paraId="0B5BBA2D" w14:textId="385429B5" w:rsidR="000E626F" w:rsidRPr="00695CDF" w:rsidRDefault="00695CDF" w:rsidP="000E626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 w:rsidR="000E626F" w:rsidRPr="00695CDF">
        <w:rPr>
          <w:rFonts w:ascii="Times New Roman" w:hAnsi="Times New Roman"/>
          <w:sz w:val="28"/>
          <w:szCs w:val="28"/>
        </w:rPr>
        <w:t xml:space="preserve">Your </w:t>
      </w:r>
      <w:proofErr w:type="gramStart"/>
      <w:r w:rsidR="000E626F" w:rsidRPr="00695CDF">
        <w:rPr>
          <w:rFonts w:ascii="Times New Roman" w:hAnsi="Times New Roman"/>
          <w:sz w:val="28"/>
          <w:szCs w:val="28"/>
        </w:rPr>
        <w:t xml:space="preserve">patient </w:t>
      </w:r>
      <w:r w:rsidR="004D666C">
        <w:rPr>
          <w:rFonts w:ascii="Times New Roman" w:hAnsi="Times New Roman"/>
          <w:sz w:val="28"/>
          <w:szCs w:val="28"/>
        </w:rPr>
        <w:t>,</w:t>
      </w:r>
      <w:proofErr w:type="gramEnd"/>
      <w:r w:rsidR="004D666C">
        <w:rPr>
          <w:rFonts w:ascii="Times New Roman" w:hAnsi="Times New Roman"/>
          <w:sz w:val="28"/>
          <w:szCs w:val="28"/>
        </w:rPr>
        <w:t xml:space="preserve"> _________________</w:t>
      </w:r>
      <w:r w:rsidR="001706FA">
        <w:rPr>
          <w:rFonts w:ascii="Times New Roman" w:hAnsi="Times New Roman"/>
          <w:sz w:val="28"/>
          <w:szCs w:val="28"/>
        </w:rPr>
        <w:t>,</w:t>
      </w:r>
      <w:r w:rsidR="000E626F" w:rsidRPr="00BB1EEB">
        <w:rPr>
          <w:rFonts w:ascii="Times New Roman" w:hAnsi="Times New Roman"/>
          <w:bCs/>
          <w:sz w:val="28"/>
          <w:szCs w:val="28"/>
        </w:rPr>
        <w:t xml:space="preserve"> </w:t>
      </w:r>
      <w:r w:rsidR="0049520D">
        <w:rPr>
          <w:rFonts w:ascii="Times New Roman" w:hAnsi="Times New Roman"/>
          <w:sz w:val="28"/>
          <w:szCs w:val="28"/>
        </w:rPr>
        <w:t>wishes to experience</w:t>
      </w:r>
      <w:r w:rsidR="00DF7EF8">
        <w:rPr>
          <w:rFonts w:ascii="Times New Roman" w:hAnsi="Times New Roman"/>
          <w:sz w:val="28"/>
          <w:szCs w:val="28"/>
        </w:rPr>
        <w:t xml:space="preserve"> goal oriented</w:t>
      </w:r>
      <w:r w:rsidR="000E626F" w:rsidRPr="00695CDF">
        <w:rPr>
          <w:rFonts w:ascii="Times New Roman" w:hAnsi="Times New Roman"/>
          <w:sz w:val="28"/>
          <w:szCs w:val="28"/>
        </w:rPr>
        <w:t xml:space="preserve"> personal development coaching along with hypnotic conditioning and suggestion for the following purpose:</w:t>
      </w:r>
      <w:r w:rsidR="004D666C">
        <w:rPr>
          <w:rFonts w:ascii="Times New Roman" w:hAnsi="Times New Roman"/>
          <w:sz w:val="28"/>
          <w:szCs w:val="28"/>
        </w:rPr>
        <w:t xml:space="preserve"> </w:t>
      </w:r>
      <w:r w:rsidR="00EA696B">
        <w:rPr>
          <w:rFonts w:ascii="Times New Roman" w:hAnsi="Times New Roman"/>
          <w:sz w:val="28"/>
          <w:szCs w:val="28"/>
        </w:rPr>
        <w:t xml:space="preserve">__________________________________. </w:t>
      </w:r>
    </w:p>
    <w:p w14:paraId="59020984" w14:textId="77777777" w:rsidR="00BB1EEB" w:rsidRDefault="00BB1EEB" w:rsidP="000E626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3E33FD7F" w14:textId="4EA2866B" w:rsidR="000E626F" w:rsidRPr="00695CDF" w:rsidRDefault="000E626F" w:rsidP="000E626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95CDF">
        <w:rPr>
          <w:rFonts w:ascii="Times New Roman" w:hAnsi="Times New Roman"/>
          <w:sz w:val="28"/>
          <w:szCs w:val="28"/>
        </w:rPr>
        <w:t>Since w</w:t>
      </w:r>
      <w:r w:rsidR="001706FA">
        <w:rPr>
          <w:rFonts w:ascii="Times New Roman" w:hAnsi="Times New Roman"/>
          <w:sz w:val="28"/>
          <w:szCs w:val="28"/>
        </w:rPr>
        <w:t>e require a physician's</w:t>
      </w:r>
      <w:r w:rsidR="0049520D">
        <w:rPr>
          <w:rFonts w:ascii="Times New Roman" w:hAnsi="Times New Roman"/>
          <w:sz w:val="28"/>
          <w:szCs w:val="28"/>
        </w:rPr>
        <w:t xml:space="preserve"> and or psychotherapists</w:t>
      </w:r>
      <w:r w:rsidR="001706FA">
        <w:rPr>
          <w:rFonts w:ascii="Times New Roman" w:hAnsi="Times New Roman"/>
          <w:sz w:val="28"/>
          <w:szCs w:val="28"/>
        </w:rPr>
        <w:t xml:space="preserve"> ap</w:t>
      </w:r>
      <w:r w:rsidR="004D666C">
        <w:rPr>
          <w:rFonts w:ascii="Times New Roman" w:hAnsi="Times New Roman"/>
          <w:sz w:val="28"/>
          <w:szCs w:val="28"/>
        </w:rPr>
        <w:t>proval for such cases</w:t>
      </w:r>
      <w:r w:rsidRPr="00695CDF">
        <w:rPr>
          <w:rFonts w:ascii="Times New Roman" w:hAnsi="Times New Roman"/>
          <w:sz w:val="28"/>
          <w:szCs w:val="28"/>
        </w:rPr>
        <w:t>, we would appreciate your signature below indicating your approval. Please be assured that I shall keep you informed as to your patient's progress.</w:t>
      </w:r>
      <w:r w:rsidR="00695CDF" w:rsidRPr="00695CDF">
        <w:rPr>
          <w:rFonts w:ascii="Times New Roman" w:hAnsi="Times New Roman"/>
          <w:sz w:val="28"/>
          <w:szCs w:val="28"/>
        </w:rPr>
        <w:t xml:space="preserve"> Should you have any questions </w:t>
      </w:r>
      <w:r w:rsidR="001706FA">
        <w:rPr>
          <w:rFonts w:ascii="Times New Roman" w:hAnsi="Times New Roman"/>
          <w:sz w:val="28"/>
          <w:szCs w:val="28"/>
        </w:rPr>
        <w:t xml:space="preserve">at all </w:t>
      </w:r>
      <w:r w:rsidR="00695CDF" w:rsidRPr="00695CDF">
        <w:rPr>
          <w:rFonts w:ascii="Times New Roman" w:hAnsi="Times New Roman"/>
          <w:sz w:val="28"/>
          <w:szCs w:val="28"/>
        </w:rPr>
        <w:t>for me, please do not hesita</w:t>
      </w:r>
      <w:r w:rsidR="001706FA">
        <w:rPr>
          <w:rFonts w:ascii="Times New Roman" w:hAnsi="Times New Roman"/>
          <w:sz w:val="28"/>
          <w:szCs w:val="28"/>
        </w:rPr>
        <w:t>te to contact me at</w:t>
      </w:r>
      <w:r w:rsidR="00EA696B">
        <w:rPr>
          <w:rFonts w:ascii="Times New Roman" w:hAnsi="Times New Roman"/>
          <w:sz w:val="28"/>
          <w:szCs w:val="28"/>
        </w:rPr>
        <w:t xml:space="preserve"> 702-626-4901</w:t>
      </w:r>
      <w:bookmarkStart w:id="0" w:name="_GoBack"/>
      <w:bookmarkEnd w:id="0"/>
      <w:r w:rsidR="00695CDF" w:rsidRPr="00695CDF">
        <w:rPr>
          <w:rFonts w:ascii="Times New Roman" w:hAnsi="Times New Roman"/>
          <w:sz w:val="28"/>
          <w:szCs w:val="28"/>
        </w:rPr>
        <w:t xml:space="preserve">. </w:t>
      </w:r>
    </w:p>
    <w:p w14:paraId="6B90C43B" w14:textId="77777777" w:rsidR="000E626F" w:rsidRPr="00695CDF" w:rsidRDefault="000E626F" w:rsidP="000E626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2BC4F622" w14:textId="77777777" w:rsidR="000E626F" w:rsidRPr="00695CDF" w:rsidRDefault="000E626F" w:rsidP="000E626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95CDF">
        <w:rPr>
          <w:rFonts w:ascii="Times New Roman" w:hAnsi="Times New Roman"/>
          <w:sz w:val="28"/>
          <w:szCs w:val="28"/>
        </w:rPr>
        <w:t>Thank you for your kind attention.</w:t>
      </w:r>
    </w:p>
    <w:p w14:paraId="3E234301" w14:textId="77777777" w:rsidR="000E626F" w:rsidRPr="00695CDF" w:rsidRDefault="000E626F" w:rsidP="000E626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95CDF">
        <w:rPr>
          <w:rFonts w:ascii="Times New Roman" w:hAnsi="Times New Roman"/>
          <w:sz w:val="28"/>
          <w:szCs w:val="28"/>
        </w:rPr>
        <w:br/>
        <w:t>Sincerely,</w:t>
      </w:r>
    </w:p>
    <w:p w14:paraId="69CE503B" w14:textId="77777777" w:rsidR="000E626F" w:rsidRPr="00695CDF" w:rsidRDefault="001706FA" w:rsidP="000E626F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Kevin Cole, Certified Hypnosis Practitioner</w:t>
      </w:r>
    </w:p>
    <w:p w14:paraId="2AE8E397" w14:textId="77777777" w:rsidR="000E626F" w:rsidRPr="00695CDF" w:rsidRDefault="000E626F" w:rsidP="000E626F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14:paraId="436FF0DF" w14:textId="77777777" w:rsidR="000E626F" w:rsidRPr="00695CDF" w:rsidRDefault="000E626F" w:rsidP="000E626F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14:paraId="38786CC2" w14:textId="77777777" w:rsidR="000E626F" w:rsidRPr="00695CDF" w:rsidRDefault="000E626F" w:rsidP="00695C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  <w:u w:val="single"/>
        </w:rPr>
      </w:pPr>
      <w:r w:rsidRPr="00695CDF">
        <w:rPr>
          <w:rFonts w:ascii="Times New Roman" w:hAnsi="Times New Roman"/>
          <w:b/>
          <w:bCs/>
          <w:sz w:val="32"/>
          <w:szCs w:val="32"/>
          <w:u w:val="single"/>
        </w:rPr>
        <w:t>For the Physician</w:t>
      </w:r>
      <w:r w:rsidRPr="00695CDF">
        <w:rPr>
          <w:rFonts w:ascii="Times New Roman" w:hAnsi="Times New Roman"/>
          <w:b/>
          <w:bCs/>
          <w:sz w:val="32"/>
          <w:szCs w:val="32"/>
          <w:u w:val="single"/>
        </w:rPr>
        <w:br/>
      </w:r>
    </w:p>
    <w:p w14:paraId="7EF12ED5" w14:textId="77777777" w:rsidR="000E626F" w:rsidRPr="000E626F" w:rsidRDefault="000E626F" w:rsidP="000E626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E626F">
        <w:rPr>
          <w:rFonts w:ascii="Times New Roman" w:hAnsi="Times New Roman"/>
          <w:sz w:val="28"/>
          <w:szCs w:val="28"/>
        </w:rPr>
        <w:t xml:space="preserve">I have examined and see no contradiction to the use of </w:t>
      </w:r>
      <w:r w:rsidR="00695CDF">
        <w:rPr>
          <w:rFonts w:ascii="Times New Roman" w:hAnsi="Times New Roman"/>
          <w:sz w:val="28"/>
          <w:szCs w:val="28"/>
        </w:rPr>
        <w:t xml:space="preserve">personal development </w:t>
      </w:r>
      <w:proofErr w:type="gramStart"/>
      <w:r w:rsidR="00695CDF">
        <w:rPr>
          <w:rFonts w:ascii="Times New Roman" w:hAnsi="Times New Roman"/>
          <w:sz w:val="28"/>
          <w:szCs w:val="28"/>
        </w:rPr>
        <w:t>coaching ,</w:t>
      </w:r>
      <w:proofErr w:type="gramEnd"/>
      <w:r w:rsidR="00695CDF">
        <w:rPr>
          <w:rFonts w:ascii="Times New Roman" w:hAnsi="Times New Roman"/>
          <w:sz w:val="28"/>
          <w:szCs w:val="28"/>
        </w:rPr>
        <w:t xml:space="preserve"> hypnosis, or </w:t>
      </w:r>
      <w:r w:rsidRPr="000E626F">
        <w:rPr>
          <w:rFonts w:ascii="Times New Roman" w:hAnsi="Times New Roman"/>
          <w:sz w:val="28"/>
          <w:szCs w:val="28"/>
        </w:rPr>
        <w:t xml:space="preserve"> hypnotic suggestion in this case.</w:t>
      </w:r>
    </w:p>
    <w:p w14:paraId="059E91DA" w14:textId="77777777" w:rsidR="000E626F" w:rsidRPr="000E626F" w:rsidRDefault="000E626F" w:rsidP="000E626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2F4DFE09" w14:textId="77777777" w:rsidR="000E626F" w:rsidRPr="000E626F" w:rsidRDefault="000E626F" w:rsidP="000E626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E626F">
        <w:rPr>
          <w:rFonts w:ascii="Times New Roman" w:hAnsi="Times New Roman"/>
          <w:sz w:val="28"/>
          <w:szCs w:val="28"/>
        </w:rPr>
        <w:t>I have these additional comments and instructions for you:</w:t>
      </w:r>
    </w:p>
    <w:p w14:paraId="5E176EB1" w14:textId="77777777" w:rsidR="000E626F" w:rsidRPr="000E626F" w:rsidRDefault="000E626F" w:rsidP="000E626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43FE6AD2" w14:textId="77777777" w:rsidR="000E626F" w:rsidRPr="000E626F" w:rsidRDefault="000E626F" w:rsidP="000E626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E626F">
        <w:rPr>
          <w:rFonts w:ascii="Times New Roman" w:hAnsi="Times New Roman"/>
          <w:sz w:val="28"/>
          <w:szCs w:val="28"/>
        </w:rPr>
        <w:t>Dr. __________________________________________</w:t>
      </w:r>
    </w:p>
    <w:p w14:paraId="1254D10F" w14:textId="77777777" w:rsidR="000E626F" w:rsidRDefault="000E626F" w:rsidP="000E626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E626F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E626F">
        <w:rPr>
          <w:rFonts w:ascii="Times New Roman" w:hAnsi="Times New Roman"/>
          <w:sz w:val="24"/>
          <w:szCs w:val="24"/>
        </w:rPr>
        <w:t>Signature</w:t>
      </w:r>
    </w:p>
    <w:p w14:paraId="5AE4ECF6" w14:textId="77777777" w:rsidR="000E626F" w:rsidRDefault="000E626F" w:rsidP="000E626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1B638245" w14:textId="77777777" w:rsidR="000E626F" w:rsidRDefault="000E626F" w:rsidP="000E626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53894FEE" w14:textId="77777777" w:rsidR="000E626F" w:rsidRPr="000E626F" w:rsidRDefault="000E626F" w:rsidP="000E626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**Please Print or Type the following information.</w:t>
      </w:r>
    </w:p>
    <w:p w14:paraId="55CC4682" w14:textId="77777777" w:rsidR="000E626F" w:rsidRDefault="000E626F" w:rsidP="000E626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  <w:t>Physician name:</w:t>
      </w:r>
      <w:r w:rsidRPr="000E62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</w:t>
      </w:r>
      <w:r>
        <w:rPr>
          <w:rFonts w:ascii="Times New Roman" w:hAnsi="Times New Roman"/>
          <w:sz w:val="28"/>
          <w:szCs w:val="28"/>
        </w:rPr>
        <w:br/>
      </w:r>
    </w:p>
    <w:p w14:paraId="18B9DC65" w14:textId="77777777" w:rsidR="000E626F" w:rsidRDefault="000E626F" w:rsidP="000E626F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A</w:t>
      </w:r>
      <w:r w:rsidRPr="000E626F">
        <w:rPr>
          <w:rFonts w:ascii="Times New Roman" w:hAnsi="Times New Roman"/>
          <w:sz w:val="28"/>
          <w:szCs w:val="28"/>
        </w:rPr>
        <w:t>ddress</w:t>
      </w:r>
      <w:r>
        <w:rPr>
          <w:rFonts w:ascii="Times New Roman" w:hAnsi="Times New Roman"/>
          <w:sz w:val="28"/>
          <w:szCs w:val="28"/>
        </w:rPr>
        <w:t>:_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</w:t>
      </w:r>
    </w:p>
    <w:p w14:paraId="2D48C923" w14:textId="77777777" w:rsidR="005C46F7" w:rsidRPr="00695CDF" w:rsidRDefault="000E626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  <w:r w:rsidRPr="000E626F">
        <w:rPr>
          <w:rFonts w:ascii="Times New Roman" w:hAnsi="Times New Roman"/>
          <w:sz w:val="28"/>
          <w:szCs w:val="28"/>
        </w:rPr>
        <w:t xml:space="preserve">Phone # </w:t>
      </w:r>
      <w:proofErr w:type="gramStart"/>
      <w:r w:rsidRPr="000E626F">
        <w:rPr>
          <w:rFonts w:ascii="Times New Roman" w:hAnsi="Times New Roman"/>
          <w:sz w:val="28"/>
          <w:szCs w:val="28"/>
        </w:rPr>
        <w:t xml:space="preserve">(  </w:t>
      </w:r>
      <w:proofErr w:type="gramEnd"/>
      <w:r w:rsidRPr="000E626F">
        <w:rPr>
          <w:rFonts w:ascii="Times New Roman" w:hAnsi="Times New Roman"/>
          <w:sz w:val="28"/>
          <w:szCs w:val="28"/>
        </w:rPr>
        <w:t xml:space="preserve">   </w:t>
      </w:r>
      <w:r w:rsidR="00695CDF">
        <w:rPr>
          <w:rFonts w:ascii="Times New Roman" w:hAnsi="Times New Roman"/>
          <w:sz w:val="28"/>
          <w:szCs w:val="28"/>
        </w:rPr>
        <w:t xml:space="preserve"> </w:t>
      </w:r>
      <w:r w:rsidRPr="000E626F">
        <w:rPr>
          <w:rFonts w:ascii="Times New Roman" w:hAnsi="Times New Roman"/>
          <w:sz w:val="28"/>
          <w:szCs w:val="28"/>
        </w:rPr>
        <w:t>)</w:t>
      </w:r>
      <w:r w:rsidR="00695CDF">
        <w:rPr>
          <w:rFonts w:ascii="Times New Roman" w:hAnsi="Times New Roman"/>
          <w:sz w:val="28"/>
          <w:szCs w:val="28"/>
        </w:rPr>
        <w:t>_________________________</w:t>
      </w:r>
    </w:p>
    <w:sectPr w:rsidR="005C46F7" w:rsidRPr="00695CDF" w:rsidSect="00EB51C9">
      <w:headerReference w:type="default" r:id="rId6"/>
      <w:footerReference w:type="default" r:id="rId7"/>
      <w:pgSz w:w="12240" w:h="15840"/>
      <w:pgMar w:top="1440" w:right="1440" w:bottom="126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D7398" w14:textId="77777777" w:rsidR="006006A8" w:rsidRDefault="006006A8" w:rsidP="000E626F">
      <w:r>
        <w:separator/>
      </w:r>
    </w:p>
  </w:endnote>
  <w:endnote w:type="continuationSeparator" w:id="0">
    <w:p w14:paraId="3C025266" w14:textId="77777777" w:rsidR="006006A8" w:rsidRDefault="006006A8" w:rsidP="000E6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otlight MT Light">
    <w:altName w:val="Footlight MT Light"/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A1734" w14:textId="77777777" w:rsidR="000E626F" w:rsidRPr="007962DA" w:rsidRDefault="001706FA" w:rsidP="000E626F">
    <w:pPr>
      <w:pStyle w:val="Footer"/>
      <w:ind w:left="-720" w:right="-720"/>
      <w:jc w:val="center"/>
      <w:rPr>
        <w:rFonts w:ascii="Footlight MT Light" w:hAnsi="Footlight MT Light"/>
        <w:sz w:val="18"/>
        <w:szCs w:val="18"/>
      </w:rPr>
    </w:pPr>
    <w:r>
      <w:rPr>
        <w:rFonts w:ascii="Footlight MT Light" w:hAnsi="Footlight MT Light"/>
        <w:sz w:val="18"/>
        <w:szCs w:val="18"/>
      </w:rPr>
      <w:t>Las Vegas Hypnosis Center</w:t>
    </w:r>
  </w:p>
  <w:p w14:paraId="69191F33" w14:textId="77777777" w:rsidR="000E626F" w:rsidRPr="007962DA" w:rsidRDefault="001706FA" w:rsidP="000E626F">
    <w:pPr>
      <w:pStyle w:val="Footer"/>
      <w:ind w:left="-720" w:right="-720"/>
      <w:jc w:val="center"/>
      <w:rPr>
        <w:rFonts w:ascii="Footlight MT Light" w:hAnsi="Footlight MT Light"/>
        <w:sz w:val="18"/>
        <w:szCs w:val="18"/>
      </w:rPr>
    </w:pPr>
    <w:r>
      <w:rPr>
        <w:rFonts w:ascii="Footlight MT Light" w:hAnsi="Footlight MT Light"/>
        <w:sz w:val="18"/>
        <w:szCs w:val="18"/>
      </w:rPr>
      <w:t>www.lasvegashypnosiscenter</w:t>
    </w:r>
    <w:r w:rsidR="000E626F" w:rsidRPr="007962DA">
      <w:rPr>
        <w:rFonts w:ascii="Footlight MT Light" w:hAnsi="Footlight MT Light"/>
        <w:sz w:val="18"/>
        <w:szCs w:val="18"/>
      </w:rPr>
      <w:t>.com</w:t>
    </w:r>
  </w:p>
  <w:p w14:paraId="03CEC44B" w14:textId="77777777" w:rsidR="000E626F" w:rsidRDefault="000E62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2FEF0" w14:textId="77777777" w:rsidR="006006A8" w:rsidRDefault="006006A8" w:rsidP="000E626F">
      <w:r>
        <w:separator/>
      </w:r>
    </w:p>
  </w:footnote>
  <w:footnote w:type="continuationSeparator" w:id="0">
    <w:p w14:paraId="200EF4A7" w14:textId="77777777" w:rsidR="006006A8" w:rsidRDefault="006006A8" w:rsidP="000E6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15" w:type="dxa"/>
      <w:jc w:val="center"/>
      <w:tblLook w:val="04A0" w:firstRow="1" w:lastRow="0" w:firstColumn="1" w:lastColumn="0" w:noHBand="0" w:noVBand="1"/>
    </w:tblPr>
    <w:tblGrid>
      <w:gridCol w:w="4923"/>
      <w:gridCol w:w="5592"/>
    </w:tblGrid>
    <w:tr w:rsidR="000E626F" w:rsidRPr="00695CDF" w14:paraId="726BEB16" w14:textId="77777777" w:rsidTr="00EB51C9">
      <w:trPr>
        <w:jc w:val="center"/>
      </w:trPr>
      <w:tc>
        <w:tcPr>
          <w:tcW w:w="4923" w:type="dxa"/>
        </w:tcPr>
        <w:p w14:paraId="0FE0F3E3" w14:textId="77777777" w:rsidR="000E626F" w:rsidRPr="00695CDF" w:rsidRDefault="001706FA" w:rsidP="005C46F7">
          <w:pPr>
            <w:pStyle w:val="Header"/>
            <w:ind w:right="-720"/>
          </w:pPr>
          <w:r>
            <w:rPr>
              <w:noProof/>
            </w:rPr>
            <w:drawing>
              <wp:inline distT="0" distB="0" distL="0" distR="0" wp14:anchorId="3962AA58" wp14:editId="192DCDD5">
                <wp:extent cx="2011854" cy="548688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vhc2.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11854" cy="5486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92" w:type="dxa"/>
        </w:tcPr>
        <w:p w14:paraId="43F9150B" w14:textId="77777777" w:rsidR="000E626F" w:rsidRPr="00695CDF" w:rsidRDefault="000E626F" w:rsidP="005C46F7">
          <w:pPr>
            <w:pStyle w:val="Footer"/>
            <w:ind w:left="-720" w:right="-50"/>
            <w:jc w:val="right"/>
            <w:rPr>
              <w:rFonts w:ascii="Footlight MT Light" w:hAnsi="Footlight MT Light"/>
              <w:color w:val="365F91"/>
              <w:sz w:val="18"/>
              <w:szCs w:val="18"/>
            </w:rPr>
          </w:pPr>
        </w:p>
        <w:p w14:paraId="45A92F12" w14:textId="77777777" w:rsidR="000E626F" w:rsidRPr="00695CDF" w:rsidRDefault="000E626F" w:rsidP="005C46F7">
          <w:pPr>
            <w:pStyle w:val="Footer"/>
            <w:ind w:left="-720" w:right="-50"/>
            <w:jc w:val="right"/>
            <w:rPr>
              <w:rFonts w:ascii="Footlight MT Light" w:hAnsi="Footlight MT Light"/>
              <w:color w:val="365F91"/>
              <w:sz w:val="18"/>
              <w:szCs w:val="18"/>
            </w:rPr>
          </w:pPr>
        </w:p>
        <w:p w14:paraId="067FAAD9" w14:textId="77777777" w:rsidR="000E626F" w:rsidRPr="00EB51C9" w:rsidRDefault="002928B8" w:rsidP="00CE70FB">
          <w:pPr>
            <w:pStyle w:val="Footer"/>
            <w:tabs>
              <w:tab w:val="clear" w:pos="4680"/>
              <w:tab w:val="left" w:pos="5357"/>
            </w:tabs>
            <w:ind w:left="4696" w:right="-140" w:hanging="4289"/>
            <w:rPr>
              <w:rFonts w:ascii="Footlight MT Light" w:hAnsi="Footlight MT Light"/>
              <w:sz w:val="20"/>
              <w:szCs w:val="20"/>
            </w:rPr>
          </w:pPr>
          <w:r>
            <w:rPr>
              <w:rFonts w:ascii="Footlight MT Light" w:hAnsi="Footlight MT Light"/>
              <w:sz w:val="20"/>
              <w:szCs w:val="20"/>
            </w:rPr>
            <w:t xml:space="preserve">              3430 East Russell Road #307</w:t>
          </w:r>
          <w:r w:rsidR="00BE741E">
            <w:rPr>
              <w:rFonts w:ascii="Footlight MT Light" w:hAnsi="Footlight MT Light"/>
              <w:sz w:val="20"/>
              <w:szCs w:val="20"/>
            </w:rPr>
            <w:t>, Las Vegas, NV. 891</w:t>
          </w:r>
          <w:r>
            <w:rPr>
              <w:rFonts w:ascii="Footlight MT Light" w:hAnsi="Footlight MT Light"/>
              <w:sz w:val="20"/>
              <w:szCs w:val="20"/>
            </w:rPr>
            <w:t>20</w:t>
          </w:r>
        </w:p>
        <w:p w14:paraId="6AC9EA1F" w14:textId="122ECF4E" w:rsidR="000E626F" w:rsidRPr="00EB51C9" w:rsidRDefault="00EB51C9" w:rsidP="00EB51C9">
          <w:pPr>
            <w:pStyle w:val="Footer"/>
            <w:tabs>
              <w:tab w:val="clear" w:pos="4680"/>
              <w:tab w:val="center" w:pos="4907"/>
            </w:tabs>
            <w:ind w:right="-50"/>
            <w:jc w:val="center"/>
            <w:rPr>
              <w:rFonts w:ascii="Footlight MT Light" w:hAnsi="Footlight MT Light"/>
              <w:sz w:val="20"/>
              <w:szCs w:val="20"/>
            </w:rPr>
          </w:pPr>
          <w:r>
            <w:rPr>
              <w:rFonts w:ascii="Footlight MT Light" w:hAnsi="Footlight MT Light"/>
              <w:sz w:val="20"/>
              <w:szCs w:val="20"/>
            </w:rPr>
            <w:t xml:space="preserve">                                 </w:t>
          </w:r>
          <w:r w:rsidR="00CE70FB">
            <w:rPr>
              <w:rFonts w:ascii="Footlight MT Light" w:hAnsi="Footlight MT Light"/>
              <w:sz w:val="20"/>
              <w:szCs w:val="20"/>
            </w:rPr>
            <w:t xml:space="preserve">             </w:t>
          </w:r>
          <w:r w:rsidR="001706FA">
            <w:rPr>
              <w:rFonts w:ascii="Footlight MT Light" w:hAnsi="Footlight MT Light"/>
              <w:sz w:val="20"/>
              <w:szCs w:val="20"/>
            </w:rPr>
            <w:t xml:space="preserve">                                </w:t>
          </w:r>
          <w:r w:rsidR="00EA696B">
            <w:rPr>
              <w:rFonts w:ascii="Footlight MT Light" w:hAnsi="Footlight MT Light"/>
              <w:sz w:val="20"/>
              <w:szCs w:val="20"/>
            </w:rPr>
            <w:t xml:space="preserve">     702-626-4901</w:t>
          </w:r>
          <w:r>
            <w:rPr>
              <w:rFonts w:ascii="Footlight MT Light" w:hAnsi="Footlight MT Light"/>
              <w:sz w:val="20"/>
              <w:szCs w:val="20"/>
            </w:rPr>
            <w:t xml:space="preserve">                             </w:t>
          </w:r>
          <w:r w:rsidR="002422B6">
            <w:rPr>
              <w:rFonts w:ascii="Footlight MT Light" w:hAnsi="Footlight MT Light"/>
              <w:sz w:val="20"/>
              <w:szCs w:val="20"/>
            </w:rPr>
            <w:t xml:space="preserve">  </w:t>
          </w:r>
          <w:r w:rsidR="000E626F" w:rsidRPr="00EB51C9">
            <w:rPr>
              <w:rFonts w:ascii="Footlight MT Light" w:hAnsi="Footlight MT Light"/>
              <w:sz w:val="20"/>
              <w:szCs w:val="20"/>
            </w:rPr>
            <w:t xml:space="preserve"> </w:t>
          </w:r>
        </w:p>
        <w:p w14:paraId="5F27964E" w14:textId="77777777" w:rsidR="000E626F" w:rsidRPr="00EB51C9" w:rsidRDefault="00EB51C9" w:rsidP="00EB51C9">
          <w:pPr>
            <w:pStyle w:val="Footer"/>
            <w:ind w:left="-720" w:right="-50"/>
            <w:jc w:val="center"/>
            <w:rPr>
              <w:rFonts w:ascii="Footlight MT Light" w:hAnsi="Footlight MT Light"/>
              <w:sz w:val="20"/>
              <w:szCs w:val="20"/>
            </w:rPr>
          </w:pPr>
          <w:r>
            <w:rPr>
              <w:rFonts w:ascii="Footlight MT Light" w:hAnsi="Footlight MT Light"/>
              <w:sz w:val="20"/>
              <w:szCs w:val="20"/>
            </w:rPr>
            <w:t xml:space="preserve">           </w:t>
          </w:r>
          <w:r w:rsidR="00CE70FB">
            <w:rPr>
              <w:rFonts w:ascii="Footlight MT Light" w:hAnsi="Footlight MT Light"/>
              <w:sz w:val="20"/>
              <w:szCs w:val="20"/>
            </w:rPr>
            <w:t xml:space="preserve">                                                </w:t>
          </w:r>
          <w:r w:rsidR="001706FA">
            <w:rPr>
              <w:rFonts w:ascii="Footlight MT Light" w:hAnsi="Footlight MT Light"/>
              <w:sz w:val="20"/>
              <w:szCs w:val="20"/>
            </w:rPr>
            <w:t xml:space="preserve">       info@lasvegashypnosiscenter</w:t>
          </w:r>
          <w:r w:rsidR="00CE70FB">
            <w:rPr>
              <w:rFonts w:ascii="Footlight MT Light" w:hAnsi="Footlight MT Light"/>
              <w:sz w:val="20"/>
              <w:szCs w:val="20"/>
            </w:rPr>
            <w:t>.com</w:t>
          </w:r>
          <w:r>
            <w:rPr>
              <w:rFonts w:ascii="Footlight MT Light" w:hAnsi="Footlight MT Light"/>
              <w:sz w:val="20"/>
              <w:szCs w:val="20"/>
            </w:rPr>
            <w:t xml:space="preserve">                                   </w:t>
          </w:r>
          <w:r w:rsidR="00CE70FB">
            <w:rPr>
              <w:rFonts w:ascii="Footlight MT Light" w:hAnsi="Footlight MT Light"/>
              <w:sz w:val="20"/>
              <w:szCs w:val="20"/>
            </w:rPr>
            <w:t xml:space="preserve">                              </w:t>
          </w:r>
        </w:p>
        <w:p w14:paraId="0CBE0FAC" w14:textId="77777777" w:rsidR="000E626F" w:rsidRPr="00695CDF" w:rsidRDefault="00EB51C9" w:rsidP="00EB51C9">
          <w:pPr>
            <w:pStyle w:val="Footer"/>
            <w:ind w:left="-720" w:right="-50"/>
            <w:jc w:val="center"/>
          </w:pPr>
          <w:r>
            <w:rPr>
              <w:rFonts w:ascii="Footlight MT Light" w:hAnsi="Footlight MT Light"/>
              <w:sz w:val="20"/>
              <w:szCs w:val="20"/>
            </w:rPr>
            <w:t xml:space="preserve">                                     </w:t>
          </w:r>
          <w:r w:rsidR="00CE70FB">
            <w:rPr>
              <w:rFonts w:ascii="Footlight MT Light" w:hAnsi="Footlight MT Light"/>
              <w:sz w:val="20"/>
              <w:szCs w:val="20"/>
            </w:rPr>
            <w:t xml:space="preserve">                              </w:t>
          </w:r>
        </w:p>
      </w:tc>
    </w:tr>
  </w:tbl>
  <w:p w14:paraId="31268E46" w14:textId="77777777" w:rsidR="000E626F" w:rsidRDefault="000E62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96B"/>
    <w:rsid w:val="00001C2F"/>
    <w:rsid w:val="000643D1"/>
    <w:rsid w:val="00086425"/>
    <w:rsid w:val="000E626F"/>
    <w:rsid w:val="0016422C"/>
    <w:rsid w:val="001706FA"/>
    <w:rsid w:val="00196DA7"/>
    <w:rsid w:val="001E3DBE"/>
    <w:rsid w:val="001F5A41"/>
    <w:rsid w:val="0023021E"/>
    <w:rsid w:val="002422B6"/>
    <w:rsid w:val="002928B8"/>
    <w:rsid w:val="002C7561"/>
    <w:rsid w:val="00414B5D"/>
    <w:rsid w:val="004872B7"/>
    <w:rsid w:val="0049520D"/>
    <w:rsid w:val="004C6B6F"/>
    <w:rsid w:val="004D666C"/>
    <w:rsid w:val="004F29EE"/>
    <w:rsid w:val="00513C49"/>
    <w:rsid w:val="005C46F7"/>
    <w:rsid w:val="006006A8"/>
    <w:rsid w:val="006075DA"/>
    <w:rsid w:val="00695CDF"/>
    <w:rsid w:val="00702D3F"/>
    <w:rsid w:val="007712FD"/>
    <w:rsid w:val="007962DA"/>
    <w:rsid w:val="0082034D"/>
    <w:rsid w:val="00894B4C"/>
    <w:rsid w:val="008E2C0C"/>
    <w:rsid w:val="008F31FE"/>
    <w:rsid w:val="009632DC"/>
    <w:rsid w:val="0097207E"/>
    <w:rsid w:val="00A50668"/>
    <w:rsid w:val="00BB1EEB"/>
    <w:rsid w:val="00BD0FAF"/>
    <w:rsid w:val="00BE741E"/>
    <w:rsid w:val="00C054FB"/>
    <w:rsid w:val="00C146CE"/>
    <w:rsid w:val="00CE70FB"/>
    <w:rsid w:val="00DE6426"/>
    <w:rsid w:val="00DE6613"/>
    <w:rsid w:val="00DF7EF8"/>
    <w:rsid w:val="00E95661"/>
    <w:rsid w:val="00EA696B"/>
    <w:rsid w:val="00EB51C9"/>
    <w:rsid w:val="00F00063"/>
    <w:rsid w:val="00F12F41"/>
    <w:rsid w:val="00F2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1F9073"/>
  <w15:docId w15:val="{760D9CDF-90E0-400D-9FA1-37305C0FA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626F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62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626F"/>
  </w:style>
  <w:style w:type="paragraph" w:styleId="Footer">
    <w:name w:val="footer"/>
    <w:basedOn w:val="Normal"/>
    <w:link w:val="FooterChar"/>
    <w:uiPriority w:val="99"/>
    <w:unhideWhenUsed/>
    <w:rsid w:val="000E62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626F"/>
  </w:style>
  <w:style w:type="paragraph" w:styleId="BalloonText">
    <w:name w:val="Balloon Text"/>
    <w:basedOn w:val="Normal"/>
    <w:link w:val="BalloonTextChar"/>
    <w:uiPriority w:val="99"/>
    <w:semiHidden/>
    <w:unhideWhenUsed/>
    <w:rsid w:val="000E62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2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vinC\Documents\EQI%20&amp;%20LVHC\LVHC%20Paperwork\Dr.%20Approval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Dr. Approval Form</Template>
  <TotalTime>3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Empowerment Quest International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KevinC</dc:creator>
  <cp:lastModifiedBy>Kevin Cole</cp:lastModifiedBy>
  <cp:revision>1</cp:revision>
  <cp:lastPrinted>2009-02-28T04:54:00Z</cp:lastPrinted>
  <dcterms:created xsi:type="dcterms:W3CDTF">2018-09-10T05:55:00Z</dcterms:created>
  <dcterms:modified xsi:type="dcterms:W3CDTF">2018-09-10T05:58:00Z</dcterms:modified>
</cp:coreProperties>
</file>